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419"/>
        <w:gridCol w:w="1374"/>
      </w:tblGrid>
      <w:tr w:rsidR="00C56A95" w:rsidTr="00C56A9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A95" w:rsidRDefault="00C56A95" w:rsidP="007F7719">
            <w:r>
              <w:t>Приложение 8</w:t>
            </w:r>
          </w:p>
        </w:tc>
      </w:tr>
      <w:tr w:rsidR="00C56A95" w:rsidTr="00C56A9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A95" w:rsidRDefault="00C56A95" w:rsidP="007F771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A95" w:rsidRDefault="00C56A95" w:rsidP="007F771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56A95" w:rsidTr="00C56A9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A95" w:rsidRDefault="00334FD1" w:rsidP="007F7719">
            <w:r>
              <w:t xml:space="preserve">от 26.11.2020 </w:t>
            </w:r>
            <w:r w:rsidR="00C56A95">
              <w:t>№</w:t>
            </w:r>
            <w:r>
              <w:t xml:space="preserve"> 78-617</w:t>
            </w:r>
            <w:r w:rsidR="00C56A95">
              <w:t xml:space="preserve">      </w:t>
            </w:r>
          </w:p>
        </w:tc>
      </w:tr>
      <w:tr w:rsidR="00C56A95" w:rsidTr="00C56A9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</w:tr>
      <w:tr w:rsidR="00C56A95" w:rsidTr="00C56A9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C56A95" w:rsidTr="00C56A9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</w:tr>
      <w:tr w:rsidR="00C56A95" w:rsidTr="00C56A9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тыс. руб.</w:t>
            </w: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2020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2021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2022 год</w:t>
            </w:r>
          </w:p>
        </w:tc>
      </w:tr>
    </w:tbl>
    <w:p w:rsidR="00C56A95" w:rsidRPr="00C56A95" w:rsidRDefault="00C56A9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9830"/>
        <w:gridCol w:w="1596"/>
        <w:gridCol w:w="1419"/>
        <w:gridCol w:w="1374"/>
      </w:tblGrid>
      <w:tr w:rsidR="00C56A95" w:rsidTr="00C56A9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</w:t>
            </w:r>
          </w:p>
        </w:tc>
        <w:tc>
          <w:tcPr>
            <w:tcW w:w="9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5</w:t>
            </w:r>
          </w:p>
        </w:tc>
      </w:tr>
      <w:tr w:rsidR="00C56A95" w:rsidTr="00C56A95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9 504,1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9 504,1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2 036,1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2 036,1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1 942 226,8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1 912 762,3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407 416,5</w:t>
            </w: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Благоустройство территории Новой Набережной г. Саратова от ул. Вольская до ул. 2-я Садовая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200 000,0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81 453,5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3 200,0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116 919,7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3 500,0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lastRenderedPageBreak/>
              <w:t>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3 500,0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229 968,1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65 309,7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1 012 544,0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251 684,2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289,8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19 671,0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128 209,3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51 693,5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80 000,0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3 000,0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407 416,6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407 416,5</w:t>
            </w: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lastRenderedPageBreak/>
              <w:t>24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436 946,0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809 014,8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4 979,0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2 475,8</w:t>
            </w: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589 180,4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473,0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2 447,5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4 303,5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77 345,2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2 475,8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4 979,0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2 475,8</w:t>
            </w: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64 561,2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53 228,2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6 721,6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1 004,4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5 717,2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136 715,3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1 996,0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132 000,0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lastRenderedPageBreak/>
              <w:t>38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2 700,0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39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4 172,4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40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41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172,4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10 130,9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42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8 133,3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43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1 997,6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2 920 522,0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1 917 741,3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409 892,3</w:t>
            </w:r>
          </w:p>
        </w:tc>
      </w:tr>
      <w:tr w:rsidR="00C56A95" w:rsidTr="00C56A95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15 327,7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45 000,0</w:t>
            </w: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15 327,7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45 000,0</w:t>
            </w: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1 014 801,3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74 257,4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A95" w:rsidRDefault="00C56A95" w:rsidP="007F771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1 014 801,3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74 257,4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1 030 129,0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119 257,4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</w:pPr>
            <w:r>
              <w:t>45 000,0</w:t>
            </w:r>
          </w:p>
        </w:tc>
      </w:tr>
      <w:tr w:rsidR="00C56A95" w:rsidTr="00C56A95">
        <w:trPr>
          <w:cantSplit/>
        </w:trPr>
        <w:tc>
          <w:tcPr>
            <w:tcW w:w="10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A95" w:rsidRDefault="00C56A95" w:rsidP="007F7719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3 950 651,0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2 036 998,6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95" w:rsidRDefault="00C56A95" w:rsidP="007F77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454 892,3</w:t>
            </w:r>
          </w:p>
        </w:tc>
      </w:tr>
    </w:tbl>
    <w:p w:rsidR="00AB4B7B" w:rsidRPr="00C56A95" w:rsidRDefault="00AB4B7B" w:rsidP="00AB4B7B"/>
    <w:sectPr w:rsidR="00AB4B7B" w:rsidRPr="00C56A95" w:rsidSect="00AB4B7B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AAF" w:rsidRDefault="000B1AAF" w:rsidP="00C56A95">
      <w:r>
        <w:separator/>
      </w:r>
    </w:p>
    <w:p w:rsidR="000B1AAF" w:rsidRDefault="000B1AAF"/>
    <w:p w:rsidR="000B1AAF" w:rsidRDefault="000B1AAF"/>
  </w:endnote>
  <w:endnote w:type="continuationSeparator" w:id="1">
    <w:p w:rsidR="000B1AAF" w:rsidRDefault="000B1AAF" w:rsidP="00C56A95">
      <w:r>
        <w:continuationSeparator/>
      </w:r>
    </w:p>
    <w:p w:rsidR="000B1AAF" w:rsidRDefault="000B1AAF"/>
    <w:p w:rsidR="000B1AAF" w:rsidRDefault="000B1AA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AAF" w:rsidRDefault="000B1AAF" w:rsidP="00C56A95">
      <w:r>
        <w:separator/>
      </w:r>
    </w:p>
    <w:p w:rsidR="000B1AAF" w:rsidRDefault="000B1AAF"/>
    <w:p w:rsidR="000B1AAF" w:rsidRDefault="000B1AAF"/>
  </w:footnote>
  <w:footnote w:type="continuationSeparator" w:id="1">
    <w:p w:rsidR="000B1AAF" w:rsidRDefault="000B1AAF" w:rsidP="00C56A95">
      <w:r>
        <w:continuationSeparator/>
      </w:r>
    </w:p>
    <w:p w:rsidR="000B1AAF" w:rsidRDefault="000B1AAF"/>
    <w:p w:rsidR="000B1AAF" w:rsidRDefault="000B1AA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A95" w:rsidRDefault="00DA3598" w:rsidP="005234D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6A9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6A95" w:rsidRDefault="00C56A95">
    <w:pPr>
      <w:pStyle w:val="a3"/>
    </w:pPr>
  </w:p>
  <w:p w:rsidR="00AF32FA" w:rsidRDefault="00AF32FA"/>
  <w:p w:rsidR="00DA3598" w:rsidRDefault="00DA359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A95" w:rsidRDefault="00DA3598" w:rsidP="005234D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6A9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4FD1">
      <w:rPr>
        <w:rStyle w:val="a7"/>
        <w:noProof/>
      </w:rPr>
      <w:t>2</w:t>
    </w:r>
    <w:r>
      <w:rPr>
        <w:rStyle w:val="a7"/>
      </w:rPr>
      <w:fldChar w:fldCharType="end"/>
    </w:r>
  </w:p>
  <w:p w:rsidR="00C56A95" w:rsidRDefault="00C56A95">
    <w:pPr>
      <w:pStyle w:val="a3"/>
    </w:pPr>
  </w:p>
  <w:p w:rsidR="00AF32FA" w:rsidRDefault="00AF32FA"/>
  <w:p w:rsidR="00DA3598" w:rsidRDefault="00DA359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56A95"/>
    <w:rsid w:val="00080ED3"/>
    <w:rsid w:val="000B1AAF"/>
    <w:rsid w:val="001C431F"/>
    <w:rsid w:val="002C3F39"/>
    <w:rsid w:val="00334FD1"/>
    <w:rsid w:val="003368C4"/>
    <w:rsid w:val="006808C6"/>
    <w:rsid w:val="006D396F"/>
    <w:rsid w:val="00830837"/>
    <w:rsid w:val="009567CA"/>
    <w:rsid w:val="00A24CAF"/>
    <w:rsid w:val="00AB4B7B"/>
    <w:rsid w:val="00AF32FA"/>
    <w:rsid w:val="00B676DA"/>
    <w:rsid w:val="00B912FD"/>
    <w:rsid w:val="00C56A95"/>
    <w:rsid w:val="00DA3598"/>
    <w:rsid w:val="00E1018D"/>
    <w:rsid w:val="00E2598B"/>
    <w:rsid w:val="00F5517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6A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6A95"/>
  </w:style>
  <w:style w:type="paragraph" w:styleId="a5">
    <w:name w:val="footer"/>
    <w:basedOn w:val="a"/>
    <w:link w:val="a6"/>
    <w:uiPriority w:val="99"/>
    <w:semiHidden/>
    <w:unhideWhenUsed/>
    <w:rsid w:val="00C56A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6A95"/>
  </w:style>
  <w:style w:type="character" w:styleId="a7">
    <w:name w:val="page number"/>
    <w:basedOn w:val="a0"/>
    <w:uiPriority w:val="99"/>
    <w:semiHidden/>
    <w:unhideWhenUsed/>
    <w:rsid w:val="00C56A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4</Pages>
  <Words>1220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5</cp:revision>
  <dcterms:created xsi:type="dcterms:W3CDTF">2020-11-23T06:53:00Z</dcterms:created>
  <dcterms:modified xsi:type="dcterms:W3CDTF">2020-11-26T09:13:00Z</dcterms:modified>
</cp:coreProperties>
</file>